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DE5" w:rsidRPr="00736309" w:rsidRDefault="00973DE5" w:rsidP="00736309">
      <w:pPr>
        <w:jc w:val="center"/>
        <w:rPr>
          <w:sz w:val="28"/>
          <w:szCs w:val="28"/>
        </w:rPr>
      </w:pPr>
      <w:r w:rsidRPr="00736309">
        <w:rPr>
          <w:sz w:val="28"/>
          <w:szCs w:val="28"/>
        </w:rPr>
        <w:t>Ставропольский край</w:t>
      </w:r>
    </w:p>
    <w:p w:rsidR="00973DE5" w:rsidRPr="00736309" w:rsidRDefault="00973DE5" w:rsidP="00736309">
      <w:pPr>
        <w:jc w:val="center"/>
        <w:rPr>
          <w:sz w:val="28"/>
          <w:szCs w:val="28"/>
        </w:rPr>
      </w:pPr>
      <w:r w:rsidRPr="00736309">
        <w:rPr>
          <w:sz w:val="28"/>
          <w:szCs w:val="28"/>
        </w:rPr>
        <w:t>Степновский муниципальный район</w:t>
      </w:r>
    </w:p>
    <w:p w:rsidR="00973DE5" w:rsidRPr="00736309" w:rsidRDefault="00973DE5" w:rsidP="00736309">
      <w:pPr>
        <w:jc w:val="center"/>
        <w:rPr>
          <w:sz w:val="28"/>
          <w:szCs w:val="28"/>
        </w:rPr>
      </w:pPr>
      <w:r w:rsidRPr="00736309">
        <w:rPr>
          <w:sz w:val="28"/>
          <w:szCs w:val="28"/>
        </w:rPr>
        <w:t>Школьный этап всероссийской олимпиады школьников по технологии</w:t>
      </w:r>
    </w:p>
    <w:p w:rsidR="00973DE5" w:rsidRPr="00736309" w:rsidRDefault="00973DE5" w:rsidP="00736309">
      <w:pPr>
        <w:jc w:val="center"/>
        <w:rPr>
          <w:sz w:val="28"/>
          <w:szCs w:val="28"/>
        </w:rPr>
      </w:pPr>
      <w:r w:rsidRPr="00736309">
        <w:rPr>
          <w:sz w:val="28"/>
          <w:szCs w:val="28"/>
        </w:rPr>
        <w:t>2020/21 учебного года</w:t>
      </w:r>
    </w:p>
    <w:p w:rsidR="00973DE5" w:rsidRPr="00736309" w:rsidRDefault="00973DE5" w:rsidP="00736309">
      <w:pPr>
        <w:ind w:right="-286"/>
        <w:jc w:val="center"/>
        <w:rPr>
          <w:sz w:val="28"/>
          <w:szCs w:val="28"/>
        </w:rPr>
      </w:pPr>
      <w:r w:rsidRPr="00736309">
        <w:rPr>
          <w:sz w:val="28"/>
          <w:szCs w:val="28"/>
        </w:rPr>
        <w:t>7 класс</w:t>
      </w:r>
    </w:p>
    <w:p w:rsidR="00973DE5" w:rsidRPr="00736309" w:rsidRDefault="00973DE5" w:rsidP="00A07795">
      <w:pPr>
        <w:rPr>
          <w:sz w:val="28"/>
          <w:szCs w:val="28"/>
        </w:rPr>
      </w:pPr>
    </w:p>
    <w:p w:rsidR="00973DE5" w:rsidRPr="00736309" w:rsidRDefault="00973DE5" w:rsidP="00A07795">
      <w:pPr>
        <w:rPr>
          <w:sz w:val="28"/>
          <w:szCs w:val="28"/>
        </w:rPr>
      </w:pPr>
      <w:r w:rsidRPr="00736309">
        <w:rPr>
          <w:b/>
          <w:sz w:val="28"/>
          <w:szCs w:val="28"/>
        </w:rPr>
        <w:t>Тест.</w:t>
      </w:r>
      <w:r>
        <w:rPr>
          <w:sz w:val="28"/>
          <w:szCs w:val="28"/>
        </w:rPr>
        <w:t xml:space="preserve"> </w:t>
      </w:r>
      <w:r w:rsidRPr="00736309">
        <w:rPr>
          <w:sz w:val="28"/>
          <w:szCs w:val="28"/>
        </w:rPr>
        <w:t>За каждый правильный ответ  1 балл</w:t>
      </w:r>
    </w:p>
    <w:p w:rsidR="00973DE5" w:rsidRDefault="00973DE5" w:rsidP="00833195">
      <w:pPr>
        <w:shd w:val="clear" w:color="auto" w:fill="FFFFFF"/>
        <w:spacing w:line="300" w:lineRule="atLeast"/>
        <w:rPr>
          <w:b/>
          <w:iCs/>
          <w:color w:val="000000"/>
          <w:sz w:val="28"/>
          <w:szCs w:val="28"/>
        </w:rPr>
      </w:pPr>
      <w:r w:rsidRPr="00736309">
        <w:rPr>
          <w:b/>
          <w:color w:val="000000"/>
          <w:sz w:val="28"/>
          <w:szCs w:val="28"/>
        </w:rPr>
        <w:t>1. </w:t>
      </w:r>
      <w:r w:rsidRPr="00736309">
        <w:rPr>
          <w:b/>
          <w:iCs/>
          <w:color w:val="000000"/>
          <w:sz w:val="28"/>
          <w:szCs w:val="28"/>
        </w:rPr>
        <w:t>Выберите правильное определение для указанных свойств</w:t>
      </w:r>
    </w:p>
    <w:p w:rsidR="00973DE5" w:rsidRPr="00736309" w:rsidRDefault="00973DE5" w:rsidP="00833195">
      <w:pPr>
        <w:shd w:val="clear" w:color="auto" w:fill="FFFFFF"/>
        <w:spacing w:line="300" w:lineRule="atLeast"/>
        <w:rPr>
          <w:b/>
          <w:color w:val="000000"/>
          <w:sz w:val="28"/>
          <w:szCs w:val="28"/>
        </w:rPr>
      </w:pPr>
      <w:r w:rsidRPr="00736309">
        <w:rPr>
          <w:b/>
          <w:iCs/>
          <w:color w:val="000000"/>
          <w:sz w:val="28"/>
          <w:szCs w:val="28"/>
        </w:rPr>
        <w:t xml:space="preserve"> </w:t>
      </w:r>
    </w:p>
    <w:tbl>
      <w:tblPr>
        <w:tblW w:w="8762" w:type="dxa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2280"/>
        <w:gridCol w:w="6482"/>
      </w:tblGrid>
      <w:tr w:rsidR="00973DE5" w:rsidRPr="00736309" w:rsidTr="00833195"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73DE5" w:rsidRPr="00736309" w:rsidRDefault="00973DE5" w:rsidP="00833195">
            <w:pPr>
              <w:spacing w:line="300" w:lineRule="atLeast"/>
              <w:rPr>
                <w:color w:val="000000"/>
                <w:sz w:val="28"/>
                <w:szCs w:val="28"/>
              </w:rPr>
            </w:pPr>
            <w:r w:rsidRPr="00736309">
              <w:rPr>
                <w:color w:val="000000"/>
                <w:sz w:val="28"/>
                <w:szCs w:val="28"/>
              </w:rPr>
              <w:t>1. гигроскопичность</w:t>
            </w:r>
          </w:p>
        </w:tc>
        <w:tc>
          <w:tcPr>
            <w:tcW w:w="6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3DE5" w:rsidRPr="00736309" w:rsidRDefault="00973DE5" w:rsidP="00833195">
            <w:pPr>
              <w:spacing w:line="300" w:lineRule="atLeast"/>
              <w:rPr>
                <w:color w:val="000000"/>
                <w:sz w:val="28"/>
                <w:szCs w:val="28"/>
              </w:rPr>
            </w:pPr>
            <w:r w:rsidRPr="00736309">
              <w:rPr>
                <w:color w:val="000000"/>
                <w:sz w:val="28"/>
                <w:szCs w:val="28"/>
              </w:rPr>
              <w:t>а) образование складок, заминов при носке изделия</w:t>
            </w:r>
          </w:p>
        </w:tc>
      </w:tr>
      <w:tr w:rsidR="00973DE5" w:rsidRPr="00736309" w:rsidTr="00833195"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73DE5" w:rsidRPr="00736309" w:rsidRDefault="00973DE5" w:rsidP="00833195">
            <w:pPr>
              <w:spacing w:line="300" w:lineRule="atLeast"/>
              <w:rPr>
                <w:color w:val="000000"/>
                <w:sz w:val="28"/>
                <w:szCs w:val="28"/>
              </w:rPr>
            </w:pPr>
            <w:r w:rsidRPr="00736309">
              <w:rPr>
                <w:color w:val="000000"/>
                <w:sz w:val="28"/>
                <w:szCs w:val="28"/>
              </w:rPr>
              <w:t>2. сминаемость</w:t>
            </w:r>
          </w:p>
        </w:tc>
        <w:tc>
          <w:tcPr>
            <w:tcW w:w="6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3DE5" w:rsidRPr="00736309" w:rsidRDefault="00973DE5" w:rsidP="00833195">
            <w:pPr>
              <w:spacing w:line="300" w:lineRule="atLeast"/>
              <w:rPr>
                <w:color w:val="000000"/>
                <w:sz w:val="28"/>
                <w:szCs w:val="28"/>
              </w:rPr>
            </w:pPr>
            <w:r w:rsidRPr="00736309">
              <w:rPr>
                <w:color w:val="000000"/>
                <w:sz w:val="28"/>
                <w:szCs w:val="28"/>
              </w:rPr>
              <w:t>б) способность ткани удерживать тепло</w:t>
            </w:r>
          </w:p>
        </w:tc>
      </w:tr>
      <w:tr w:rsidR="00973DE5" w:rsidRPr="00736309" w:rsidTr="00833195"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73DE5" w:rsidRPr="00736309" w:rsidRDefault="00973DE5" w:rsidP="00833195">
            <w:pPr>
              <w:spacing w:line="300" w:lineRule="atLeast"/>
              <w:rPr>
                <w:color w:val="000000"/>
                <w:sz w:val="28"/>
                <w:szCs w:val="28"/>
              </w:rPr>
            </w:pPr>
            <w:r w:rsidRPr="00736309">
              <w:rPr>
                <w:color w:val="000000"/>
                <w:sz w:val="28"/>
                <w:szCs w:val="28"/>
              </w:rPr>
              <w:t>3.осыпаемость</w:t>
            </w:r>
          </w:p>
        </w:tc>
        <w:tc>
          <w:tcPr>
            <w:tcW w:w="6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3DE5" w:rsidRPr="00736309" w:rsidRDefault="00973DE5" w:rsidP="00833195">
            <w:pPr>
              <w:spacing w:after="100" w:afterAutospacing="1" w:line="300" w:lineRule="atLeast"/>
              <w:rPr>
                <w:color w:val="000000"/>
                <w:sz w:val="28"/>
                <w:szCs w:val="28"/>
              </w:rPr>
            </w:pPr>
            <w:r w:rsidRPr="00736309">
              <w:rPr>
                <w:color w:val="000000"/>
                <w:sz w:val="28"/>
                <w:szCs w:val="28"/>
              </w:rPr>
              <w:t>в) свойство ткани уменьшаться в размере</w:t>
            </w:r>
          </w:p>
        </w:tc>
      </w:tr>
      <w:tr w:rsidR="00973DE5" w:rsidRPr="00736309" w:rsidTr="00833195"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73DE5" w:rsidRPr="00736309" w:rsidRDefault="00973DE5" w:rsidP="00833195">
            <w:pPr>
              <w:spacing w:after="100" w:afterAutospacing="1" w:line="300" w:lineRule="atLeast"/>
              <w:rPr>
                <w:color w:val="000000"/>
                <w:sz w:val="28"/>
                <w:szCs w:val="28"/>
              </w:rPr>
            </w:pPr>
            <w:r w:rsidRPr="00736309">
              <w:rPr>
                <w:color w:val="000000"/>
                <w:sz w:val="28"/>
                <w:szCs w:val="28"/>
              </w:rPr>
              <w:t>4. усадка</w:t>
            </w:r>
          </w:p>
        </w:tc>
        <w:tc>
          <w:tcPr>
            <w:tcW w:w="6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3DE5" w:rsidRPr="00736309" w:rsidRDefault="00973DE5" w:rsidP="00833195">
            <w:pPr>
              <w:spacing w:after="100" w:afterAutospacing="1" w:line="300" w:lineRule="atLeast"/>
              <w:rPr>
                <w:color w:val="000000"/>
                <w:sz w:val="28"/>
                <w:szCs w:val="28"/>
              </w:rPr>
            </w:pPr>
            <w:r w:rsidRPr="00736309">
              <w:rPr>
                <w:color w:val="000000"/>
                <w:sz w:val="28"/>
                <w:szCs w:val="28"/>
              </w:rPr>
              <w:t>г) свойство ткани впитывать влагу</w:t>
            </w:r>
          </w:p>
        </w:tc>
      </w:tr>
      <w:tr w:rsidR="00973DE5" w:rsidRPr="00736309" w:rsidTr="00833195"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73DE5" w:rsidRPr="00736309" w:rsidRDefault="00973DE5" w:rsidP="00833195">
            <w:pPr>
              <w:spacing w:after="100" w:afterAutospacing="1" w:line="300" w:lineRule="atLeast"/>
              <w:rPr>
                <w:color w:val="000000"/>
                <w:sz w:val="28"/>
                <w:szCs w:val="28"/>
              </w:rPr>
            </w:pPr>
            <w:r w:rsidRPr="00736309">
              <w:rPr>
                <w:color w:val="000000"/>
                <w:sz w:val="28"/>
                <w:szCs w:val="28"/>
              </w:rPr>
              <w:t>5. теплозащитность</w:t>
            </w:r>
          </w:p>
        </w:tc>
        <w:tc>
          <w:tcPr>
            <w:tcW w:w="6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3DE5" w:rsidRPr="00736309" w:rsidRDefault="00973DE5" w:rsidP="00833195">
            <w:pPr>
              <w:spacing w:after="100" w:afterAutospacing="1" w:line="300" w:lineRule="atLeast"/>
              <w:rPr>
                <w:color w:val="000000"/>
                <w:sz w:val="28"/>
                <w:szCs w:val="28"/>
              </w:rPr>
            </w:pPr>
            <w:r w:rsidRPr="00736309">
              <w:rPr>
                <w:color w:val="000000"/>
                <w:sz w:val="28"/>
                <w:szCs w:val="28"/>
              </w:rPr>
              <w:t>д) выпадение нитей на срезах</w:t>
            </w:r>
          </w:p>
        </w:tc>
      </w:tr>
    </w:tbl>
    <w:p w:rsidR="00973DE5" w:rsidRPr="00736309" w:rsidRDefault="00973DE5" w:rsidP="002C7704">
      <w:pPr>
        <w:pStyle w:val="NormalWeb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973DE5" w:rsidRPr="00736309" w:rsidRDefault="00973DE5" w:rsidP="002C7704">
      <w:pPr>
        <w:pStyle w:val="NormalWeb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736309">
        <w:rPr>
          <w:b/>
          <w:color w:val="000000"/>
          <w:sz w:val="28"/>
          <w:szCs w:val="28"/>
        </w:rPr>
        <w:t>2.Из какой зерновой культуры производят крупу «Геркулес»:</w:t>
      </w:r>
    </w:p>
    <w:p w:rsidR="00973DE5" w:rsidRPr="00736309" w:rsidRDefault="00973DE5" w:rsidP="002C7704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36309">
        <w:rPr>
          <w:color w:val="000000"/>
          <w:sz w:val="28"/>
          <w:szCs w:val="28"/>
        </w:rPr>
        <w:t>а) пшеница       б) полба      в) рис       г) овес        д) гречиха        е) пшено</w:t>
      </w:r>
    </w:p>
    <w:p w:rsidR="00973DE5" w:rsidRPr="00736309" w:rsidRDefault="00973DE5" w:rsidP="00B26A6F">
      <w:pPr>
        <w:pStyle w:val="NormalWeb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736309">
        <w:rPr>
          <w:b/>
          <w:color w:val="333333"/>
          <w:sz w:val="28"/>
          <w:szCs w:val="28"/>
        </w:rPr>
        <w:t>3. К технологическим свойствам тканей относятся:</w:t>
      </w:r>
    </w:p>
    <w:p w:rsidR="00973DE5" w:rsidRPr="00736309" w:rsidRDefault="00973DE5" w:rsidP="00B26A6F">
      <w:pPr>
        <w:pStyle w:val="NormalWeb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36309">
        <w:rPr>
          <w:color w:val="333333"/>
          <w:sz w:val="28"/>
          <w:szCs w:val="28"/>
        </w:rPr>
        <w:t>а) прочность б) драпируемость  в) раздвижка нитей в швах   г) усадка  д) осыпаемость</w:t>
      </w:r>
    </w:p>
    <w:p w:rsidR="00973DE5" w:rsidRPr="00736309" w:rsidRDefault="00973DE5" w:rsidP="0099102B">
      <w:pPr>
        <w:rPr>
          <w:sz w:val="28"/>
          <w:szCs w:val="28"/>
        </w:rPr>
      </w:pPr>
      <w:r w:rsidRPr="00736309">
        <w:rPr>
          <w:b/>
          <w:sz w:val="28"/>
          <w:szCs w:val="28"/>
        </w:rPr>
        <w:t>4.Разутюжить</w:t>
      </w:r>
      <w:r w:rsidRPr="00736309">
        <w:rPr>
          <w:sz w:val="28"/>
          <w:szCs w:val="28"/>
        </w:rPr>
        <w:t>:</w:t>
      </w:r>
    </w:p>
    <w:p w:rsidR="00973DE5" w:rsidRPr="00736309" w:rsidRDefault="00973DE5" w:rsidP="0099102B">
      <w:pPr>
        <w:rPr>
          <w:sz w:val="28"/>
          <w:szCs w:val="28"/>
        </w:rPr>
      </w:pPr>
      <w:r w:rsidRPr="00736309">
        <w:rPr>
          <w:sz w:val="28"/>
          <w:szCs w:val="28"/>
        </w:rPr>
        <w:t xml:space="preserve">          а)  разложить  припуски шва на две стороны и зафиксировать утюгом.</w:t>
      </w:r>
    </w:p>
    <w:p w:rsidR="00973DE5" w:rsidRPr="00736309" w:rsidRDefault="00973DE5" w:rsidP="0099102B">
      <w:pPr>
        <w:rPr>
          <w:sz w:val="28"/>
          <w:szCs w:val="28"/>
        </w:rPr>
      </w:pPr>
      <w:r w:rsidRPr="00736309">
        <w:rPr>
          <w:sz w:val="28"/>
          <w:szCs w:val="28"/>
        </w:rPr>
        <w:t xml:space="preserve">          б)  отогнуть  припуски шва на одну сторону и зафиксировать их.</w:t>
      </w:r>
    </w:p>
    <w:p w:rsidR="00973DE5" w:rsidRPr="00736309" w:rsidRDefault="00973DE5" w:rsidP="0099102B">
      <w:pPr>
        <w:rPr>
          <w:sz w:val="28"/>
          <w:szCs w:val="28"/>
        </w:rPr>
      </w:pPr>
      <w:r w:rsidRPr="00736309">
        <w:rPr>
          <w:sz w:val="28"/>
          <w:szCs w:val="28"/>
        </w:rPr>
        <w:t xml:space="preserve">          в)  удалить  замины на тканях и деталях изделия.</w:t>
      </w:r>
    </w:p>
    <w:p w:rsidR="00973DE5" w:rsidRPr="00736309" w:rsidRDefault="00973DE5" w:rsidP="00221244">
      <w:pPr>
        <w:rPr>
          <w:b/>
          <w:color w:val="000000"/>
          <w:sz w:val="28"/>
          <w:szCs w:val="28"/>
        </w:rPr>
      </w:pPr>
      <w:r w:rsidRPr="00736309">
        <w:rPr>
          <w:b/>
          <w:color w:val="000000"/>
          <w:sz w:val="28"/>
          <w:szCs w:val="28"/>
        </w:rPr>
        <w:t>5.Ширина ткани - это</w:t>
      </w:r>
    </w:p>
    <w:p w:rsidR="00973DE5" w:rsidRPr="00736309" w:rsidRDefault="00973DE5" w:rsidP="00221244">
      <w:pPr>
        <w:rPr>
          <w:color w:val="000000"/>
          <w:sz w:val="28"/>
          <w:szCs w:val="28"/>
        </w:rPr>
      </w:pPr>
      <w:r w:rsidRPr="00736309">
        <w:rPr>
          <w:color w:val="000000"/>
          <w:sz w:val="28"/>
          <w:szCs w:val="28"/>
        </w:rPr>
        <w:t>а)  расстояние равное длине уточной нити</w:t>
      </w:r>
    </w:p>
    <w:p w:rsidR="00973DE5" w:rsidRPr="00736309" w:rsidRDefault="00973DE5" w:rsidP="00221244">
      <w:pPr>
        <w:rPr>
          <w:color w:val="000000"/>
          <w:sz w:val="28"/>
          <w:szCs w:val="28"/>
        </w:rPr>
      </w:pPr>
      <w:r w:rsidRPr="00736309">
        <w:rPr>
          <w:color w:val="000000"/>
          <w:sz w:val="28"/>
          <w:szCs w:val="28"/>
        </w:rPr>
        <w:t>б) расстояние равное длине основной нити</w:t>
      </w:r>
    </w:p>
    <w:p w:rsidR="00973DE5" w:rsidRPr="00736309" w:rsidRDefault="00973DE5" w:rsidP="00221244">
      <w:pPr>
        <w:rPr>
          <w:color w:val="000000"/>
          <w:sz w:val="28"/>
          <w:szCs w:val="28"/>
        </w:rPr>
      </w:pPr>
      <w:r w:rsidRPr="00736309">
        <w:rPr>
          <w:color w:val="000000"/>
          <w:sz w:val="28"/>
          <w:szCs w:val="28"/>
        </w:rPr>
        <w:t>в) расстояние от кромки до кромки</w:t>
      </w:r>
    </w:p>
    <w:p w:rsidR="00973DE5" w:rsidRPr="00736309" w:rsidRDefault="00973DE5" w:rsidP="00353AE0">
      <w:pPr>
        <w:ind w:hanging="540"/>
        <w:rPr>
          <w:sz w:val="28"/>
          <w:szCs w:val="28"/>
        </w:rPr>
      </w:pPr>
      <w:r w:rsidRPr="00736309">
        <w:rPr>
          <w:b/>
          <w:sz w:val="28"/>
          <w:szCs w:val="28"/>
        </w:rPr>
        <w:t xml:space="preserve">        6.Каким швом обрабатывают низ изделия, рукавов, краев оборок и т.д.?</w:t>
      </w:r>
    </w:p>
    <w:p w:rsidR="00973DE5" w:rsidRPr="00736309" w:rsidRDefault="00973DE5" w:rsidP="00353AE0">
      <w:pPr>
        <w:ind w:hanging="540"/>
        <w:rPr>
          <w:sz w:val="28"/>
          <w:szCs w:val="28"/>
        </w:rPr>
      </w:pPr>
      <w:r w:rsidRPr="00736309">
        <w:rPr>
          <w:sz w:val="28"/>
          <w:szCs w:val="28"/>
        </w:rPr>
        <w:t xml:space="preserve">       а) стачной шов.   б) накладной шов   в) шов в подгибку с открытым или закрытым срезом.</w:t>
      </w:r>
    </w:p>
    <w:p w:rsidR="00973DE5" w:rsidRPr="00736309" w:rsidRDefault="00973DE5" w:rsidP="004D706F">
      <w:pPr>
        <w:rPr>
          <w:b/>
          <w:color w:val="000000"/>
          <w:sz w:val="28"/>
          <w:szCs w:val="28"/>
        </w:rPr>
      </w:pPr>
      <w:r w:rsidRPr="00736309">
        <w:rPr>
          <w:b/>
          <w:color w:val="000000"/>
          <w:sz w:val="28"/>
          <w:szCs w:val="28"/>
        </w:rPr>
        <w:t xml:space="preserve">7.Какие ткани производят из волокон растительного происхождения? </w:t>
      </w:r>
    </w:p>
    <w:p w:rsidR="00973DE5" w:rsidRPr="00736309" w:rsidRDefault="00973DE5" w:rsidP="004D706F">
      <w:pPr>
        <w:rPr>
          <w:color w:val="000000"/>
          <w:sz w:val="28"/>
          <w:szCs w:val="28"/>
        </w:rPr>
      </w:pPr>
      <w:r w:rsidRPr="00736309">
        <w:rPr>
          <w:color w:val="000000"/>
          <w:sz w:val="28"/>
          <w:szCs w:val="28"/>
        </w:rPr>
        <w:t xml:space="preserve">             а) шерстяные  б) шелковые   в) хлопчатобумажные    г).льняные</w:t>
      </w:r>
    </w:p>
    <w:p w:rsidR="00973DE5" w:rsidRPr="00736309" w:rsidRDefault="00973DE5" w:rsidP="004D706F">
      <w:pPr>
        <w:rPr>
          <w:b/>
          <w:color w:val="000000"/>
          <w:sz w:val="28"/>
          <w:szCs w:val="28"/>
        </w:rPr>
      </w:pPr>
      <w:r w:rsidRPr="00736309">
        <w:rPr>
          <w:b/>
          <w:color w:val="000000"/>
          <w:sz w:val="28"/>
          <w:szCs w:val="28"/>
        </w:rPr>
        <w:t>8. Все волокна подразделяются на натуральные и</w:t>
      </w:r>
    </w:p>
    <w:p w:rsidR="00973DE5" w:rsidRPr="00736309" w:rsidRDefault="00973DE5" w:rsidP="004D706F">
      <w:pPr>
        <w:rPr>
          <w:color w:val="000000"/>
          <w:sz w:val="28"/>
          <w:szCs w:val="28"/>
        </w:rPr>
      </w:pPr>
      <w:r w:rsidRPr="00736309">
        <w:rPr>
          <w:color w:val="000000"/>
          <w:sz w:val="28"/>
          <w:szCs w:val="28"/>
        </w:rPr>
        <w:t>а) синтетические     б) химические   в) искусственные</w:t>
      </w:r>
    </w:p>
    <w:p w:rsidR="00973DE5" w:rsidRPr="00736309" w:rsidRDefault="00973DE5" w:rsidP="00166850">
      <w:pPr>
        <w:pStyle w:val="NormalWeb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736309">
        <w:rPr>
          <w:b/>
          <w:color w:val="000000"/>
          <w:sz w:val="28"/>
          <w:szCs w:val="28"/>
        </w:rPr>
        <w:t>9</w:t>
      </w:r>
      <w:r w:rsidRPr="00736309">
        <w:rPr>
          <w:color w:val="000000"/>
          <w:sz w:val="28"/>
          <w:szCs w:val="28"/>
        </w:rPr>
        <w:t>.</w:t>
      </w:r>
      <w:r w:rsidRPr="00736309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36309"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736309">
        <w:rPr>
          <w:b/>
          <w:bCs/>
          <w:color w:val="000000"/>
          <w:sz w:val="28"/>
          <w:szCs w:val="28"/>
          <w:bdr w:val="none" w:sz="0" w:space="0" w:color="auto" w:frame="1"/>
        </w:rPr>
        <w:t>К какому виду относится окантовочный шов?</w:t>
      </w:r>
    </w:p>
    <w:p w:rsidR="00973DE5" w:rsidRPr="00736309" w:rsidRDefault="00973DE5" w:rsidP="00166850">
      <w:pPr>
        <w:pStyle w:val="NormalWeb"/>
        <w:spacing w:before="0" w:beforeAutospacing="0" w:after="0" w:afterAutospacing="0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r w:rsidRPr="00736309">
        <w:rPr>
          <w:bCs/>
          <w:color w:val="000000"/>
          <w:sz w:val="28"/>
          <w:szCs w:val="28"/>
          <w:bdr w:val="none" w:sz="0" w:space="0" w:color="auto" w:frame="1"/>
        </w:rPr>
        <w:t>а)  соединительные швы        б)  краевые швы             в) отделочные швы</w:t>
      </w:r>
    </w:p>
    <w:p w:rsidR="00973DE5" w:rsidRPr="00736309" w:rsidRDefault="00973DE5" w:rsidP="00955CA2">
      <w:pPr>
        <w:pStyle w:val="NormalWeb"/>
        <w:spacing w:before="0" w:beforeAutospacing="0" w:after="0" w:afterAutospacing="0" w:line="357" w:lineRule="atLeast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736309">
        <w:rPr>
          <w:b/>
          <w:color w:val="000000"/>
          <w:sz w:val="28"/>
          <w:szCs w:val="28"/>
        </w:rPr>
        <w:t>10.</w:t>
      </w:r>
      <w:r w:rsidRPr="00736309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36309"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736309">
        <w:rPr>
          <w:b/>
          <w:bCs/>
          <w:color w:val="000000"/>
          <w:sz w:val="28"/>
          <w:szCs w:val="28"/>
          <w:bdr w:val="none" w:sz="0" w:space="0" w:color="auto" w:frame="1"/>
        </w:rPr>
        <w:t>Установите соответствие между условными обозначениями и правилами ухода за изделиями</w:t>
      </w:r>
    </w:p>
    <w:p w:rsidR="00973DE5" w:rsidRPr="00736309" w:rsidRDefault="00973DE5" w:rsidP="004D706F">
      <w:pPr>
        <w:rPr>
          <w:color w:val="000000"/>
          <w:sz w:val="28"/>
          <w:szCs w:val="28"/>
        </w:rPr>
      </w:pPr>
      <w:r w:rsidRPr="00736309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http://pandia.ru/text/78/016/images/image003_140.jpg" style="width:323.25pt;height:172.5pt;visibility:visible">
            <v:imagedata r:id="rId4" o:title=""/>
          </v:shape>
        </w:pict>
      </w:r>
    </w:p>
    <w:p w:rsidR="00973DE5" w:rsidRPr="00736309" w:rsidRDefault="00973DE5" w:rsidP="00A33FC2">
      <w:pPr>
        <w:pStyle w:val="NormalWeb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736309"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11. </w:t>
      </w:r>
      <w:r w:rsidRPr="00736309">
        <w:rPr>
          <w:b/>
          <w:bCs/>
          <w:color w:val="000000"/>
          <w:sz w:val="28"/>
          <w:szCs w:val="28"/>
          <w:bdr w:val="none" w:sz="0" w:space="0" w:color="auto" w:frame="1"/>
        </w:rPr>
        <w:t>Какой метод построения чертежа плечевого изделия вы использовали при изготовлении изделия?</w:t>
      </w:r>
    </w:p>
    <w:p w:rsidR="00973DE5" w:rsidRPr="00736309" w:rsidRDefault="00973DE5" w:rsidP="00A33FC2">
      <w:pPr>
        <w:pStyle w:val="NormalWeb"/>
        <w:spacing w:before="0" w:beforeAutospacing="0" w:after="0" w:afterAutospacing="0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r w:rsidRPr="00736309">
        <w:rPr>
          <w:bCs/>
          <w:color w:val="000000"/>
          <w:sz w:val="28"/>
          <w:szCs w:val="28"/>
          <w:bdr w:val="none" w:sz="0" w:space="0" w:color="auto" w:frame="1"/>
        </w:rPr>
        <w:t>а) расчетно-графический     б) муляжный         в) макетирования</w:t>
      </w:r>
    </w:p>
    <w:p w:rsidR="00973DE5" w:rsidRPr="00736309" w:rsidRDefault="00973DE5" w:rsidP="00736309">
      <w:pPr>
        <w:rPr>
          <w:sz w:val="28"/>
          <w:szCs w:val="28"/>
        </w:rPr>
      </w:pPr>
    </w:p>
    <w:p w:rsidR="00973DE5" w:rsidRPr="00736309" w:rsidRDefault="00973DE5" w:rsidP="00C27942">
      <w:pPr>
        <w:pStyle w:val="NormalWeb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736309">
        <w:rPr>
          <w:b/>
          <w:bCs/>
          <w:color w:val="000000"/>
          <w:sz w:val="28"/>
          <w:szCs w:val="28"/>
          <w:bdr w:val="none" w:sz="0" w:space="0" w:color="auto" w:frame="1"/>
        </w:rPr>
        <w:t>12. По какой формуле определяется ширина плечевого изделия?</w:t>
      </w:r>
    </w:p>
    <w:p w:rsidR="00973DE5" w:rsidRPr="00736309" w:rsidRDefault="00973DE5" w:rsidP="00C27942">
      <w:pPr>
        <w:pStyle w:val="NormalWeb"/>
        <w:spacing w:before="0" w:beforeAutospacing="0" w:after="0" w:afterAutospacing="0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r w:rsidRPr="00736309">
        <w:rPr>
          <w:bCs/>
          <w:color w:val="000000"/>
          <w:sz w:val="28"/>
          <w:szCs w:val="28"/>
          <w:bdr w:val="none" w:sz="0" w:space="0" w:color="auto" w:frame="1"/>
        </w:rPr>
        <w:t xml:space="preserve">         а) Сш:3+1,0             б) Оп:2+Поп       в) Сг11 :2 + Пг</w:t>
      </w:r>
    </w:p>
    <w:p w:rsidR="00973DE5" w:rsidRPr="00736309" w:rsidRDefault="00973DE5" w:rsidP="00C27942">
      <w:pPr>
        <w:rPr>
          <w:color w:val="000000"/>
          <w:sz w:val="28"/>
          <w:szCs w:val="28"/>
        </w:rPr>
      </w:pPr>
    </w:p>
    <w:p w:rsidR="00973DE5" w:rsidRPr="00736309" w:rsidRDefault="00973DE5" w:rsidP="008124C8">
      <w:pPr>
        <w:rPr>
          <w:sz w:val="28"/>
          <w:szCs w:val="28"/>
        </w:rPr>
      </w:pPr>
      <w:r w:rsidRPr="00736309">
        <w:rPr>
          <w:sz w:val="28"/>
          <w:szCs w:val="28"/>
        </w:rPr>
        <w:t xml:space="preserve"> </w:t>
      </w:r>
      <w:r w:rsidRPr="00736309">
        <w:rPr>
          <w:b/>
          <w:sz w:val="28"/>
          <w:szCs w:val="28"/>
        </w:rPr>
        <w:t>13.Варка в небольшом количестве жидкости – это</w:t>
      </w:r>
      <w:r w:rsidRPr="00736309">
        <w:rPr>
          <w:sz w:val="28"/>
          <w:szCs w:val="28"/>
        </w:rPr>
        <w:t>:</w:t>
      </w:r>
    </w:p>
    <w:p w:rsidR="00973DE5" w:rsidRPr="00736309" w:rsidRDefault="00973DE5" w:rsidP="008124C8">
      <w:pPr>
        <w:rPr>
          <w:sz w:val="28"/>
          <w:szCs w:val="28"/>
        </w:rPr>
      </w:pPr>
      <w:r w:rsidRPr="00736309">
        <w:rPr>
          <w:sz w:val="28"/>
          <w:szCs w:val="28"/>
        </w:rPr>
        <w:t xml:space="preserve">         а) припускание;    б) пассерование</w:t>
      </w:r>
      <w:r>
        <w:rPr>
          <w:sz w:val="28"/>
          <w:szCs w:val="28"/>
        </w:rPr>
        <w:t xml:space="preserve">;      в) бланширование;      </w:t>
      </w:r>
      <w:r w:rsidRPr="00736309">
        <w:rPr>
          <w:sz w:val="28"/>
          <w:szCs w:val="28"/>
        </w:rPr>
        <w:t xml:space="preserve"> г) тушение</w:t>
      </w:r>
    </w:p>
    <w:p w:rsidR="00973DE5" w:rsidRPr="00736309" w:rsidRDefault="00973DE5" w:rsidP="00045EFD">
      <w:pPr>
        <w:rPr>
          <w:b/>
          <w:sz w:val="28"/>
          <w:szCs w:val="28"/>
        </w:rPr>
      </w:pPr>
    </w:p>
    <w:p w:rsidR="00973DE5" w:rsidRPr="00736309" w:rsidRDefault="00973DE5" w:rsidP="00045EFD">
      <w:pPr>
        <w:rPr>
          <w:sz w:val="28"/>
          <w:szCs w:val="28"/>
        </w:rPr>
      </w:pPr>
      <w:r w:rsidRPr="00736309">
        <w:rPr>
          <w:b/>
          <w:sz w:val="28"/>
          <w:szCs w:val="28"/>
        </w:rPr>
        <w:t>14.</w:t>
      </w:r>
      <w:r w:rsidRPr="00736309">
        <w:rPr>
          <w:sz w:val="28"/>
          <w:szCs w:val="28"/>
        </w:rPr>
        <w:t xml:space="preserve"> </w:t>
      </w:r>
      <w:r w:rsidRPr="00736309">
        <w:rPr>
          <w:b/>
          <w:sz w:val="28"/>
          <w:szCs w:val="28"/>
        </w:rPr>
        <w:t>Процесс изменения чертежа основы изделия в соответствии с выбранной моделью   называется _</w:t>
      </w:r>
      <w:r w:rsidRPr="00736309">
        <w:rPr>
          <w:sz w:val="28"/>
          <w:szCs w:val="28"/>
        </w:rPr>
        <w:t>_________________________.</w:t>
      </w:r>
    </w:p>
    <w:p w:rsidR="00973DE5" w:rsidRPr="00736309" w:rsidRDefault="00973DE5" w:rsidP="005C123E">
      <w:pPr>
        <w:rPr>
          <w:b/>
          <w:sz w:val="28"/>
          <w:szCs w:val="28"/>
        </w:rPr>
      </w:pPr>
    </w:p>
    <w:p w:rsidR="00973DE5" w:rsidRPr="00736309" w:rsidRDefault="00973DE5" w:rsidP="005C123E">
      <w:pPr>
        <w:rPr>
          <w:b/>
          <w:sz w:val="28"/>
          <w:szCs w:val="28"/>
        </w:rPr>
      </w:pPr>
      <w:r w:rsidRPr="00736309">
        <w:rPr>
          <w:b/>
          <w:sz w:val="28"/>
          <w:szCs w:val="28"/>
        </w:rPr>
        <w:t>15. Внутренний мир дома, складывается из отдельных вещей, расположенных определённым образом и взаимосвязанных, называется _________________</w:t>
      </w:r>
    </w:p>
    <w:p w:rsidR="00973DE5" w:rsidRPr="00736309" w:rsidRDefault="00973DE5" w:rsidP="002B3AE0">
      <w:pPr>
        <w:rPr>
          <w:b/>
          <w:color w:val="000000"/>
          <w:sz w:val="28"/>
          <w:szCs w:val="28"/>
        </w:rPr>
      </w:pPr>
    </w:p>
    <w:p w:rsidR="00973DE5" w:rsidRPr="00736309" w:rsidRDefault="00973DE5" w:rsidP="002B3AE0">
      <w:pPr>
        <w:rPr>
          <w:b/>
          <w:sz w:val="28"/>
          <w:szCs w:val="28"/>
        </w:rPr>
      </w:pPr>
      <w:r w:rsidRPr="00736309">
        <w:rPr>
          <w:b/>
          <w:color w:val="000000"/>
          <w:sz w:val="28"/>
          <w:szCs w:val="28"/>
        </w:rPr>
        <w:t>16. Длинный желобок машинной иглы служит</w:t>
      </w:r>
    </w:p>
    <w:p w:rsidR="00973DE5" w:rsidRDefault="00973DE5" w:rsidP="002B3AE0">
      <w:pPr>
        <w:rPr>
          <w:sz w:val="28"/>
          <w:szCs w:val="28"/>
        </w:rPr>
      </w:pPr>
      <w:r w:rsidRPr="00736309">
        <w:rPr>
          <w:sz w:val="28"/>
          <w:szCs w:val="28"/>
        </w:rPr>
        <w:t xml:space="preserve">а) для заправки верхней нити         </w:t>
      </w:r>
    </w:p>
    <w:p w:rsidR="00973DE5" w:rsidRPr="00736309" w:rsidRDefault="00973DE5" w:rsidP="002B3AE0">
      <w:pPr>
        <w:rPr>
          <w:sz w:val="28"/>
          <w:szCs w:val="28"/>
        </w:rPr>
      </w:pPr>
      <w:r w:rsidRPr="00736309">
        <w:rPr>
          <w:sz w:val="28"/>
          <w:szCs w:val="28"/>
        </w:rPr>
        <w:t>б) для предохранения верхней нити от перетирания</w:t>
      </w:r>
    </w:p>
    <w:p w:rsidR="00973DE5" w:rsidRPr="00736309" w:rsidRDefault="00973DE5" w:rsidP="002B3AE0">
      <w:pPr>
        <w:rPr>
          <w:sz w:val="28"/>
          <w:szCs w:val="28"/>
        </w:rPr>
      </w:pPr>
      <w:r w:rsidRPr="00736309">
        <w:rPr>
          <w:sz w:val="28"/>
          <w:szCs w:val="28"/>
        </w:rPr>
        <w:t>в) для образования петли</w:t>
      </w:r>
    </w:p>
    <w:p w:rsidR="00973DE5" w:rsidRPr="00736309" w:rsidRDefault="00973DE5" w:rsidP="00F13CFD">
      <w:pPr>
        <w:rPr>
          <w:b/>
          <w:sz w:val="28"/>
          <w:szCs w:val="28"/>
        </w:rPr>
      </w:pPr>
    </w:p>
    <w:p w:rsidR="00973DE5" w:rsidRPr="00736309" w:rsidRDefault="00973DE5" w:rsidP="00F13CFD">
      <w:pPr>
        <w:rPr>
          <w:b/>
          <w:sz w:val="28"/>
          <w:szCs w:val="28"/>
        </w:rPr>
      </w:pPr>
      <w:r w:rsidRPr="00736309">
        <w:rPr>
          <w:b/>
          <w:sz w:val="28"/>
          <w:szCs w:val="28"/>
        </w:rPr>
        <w:t>17. Пуговицы на ножке пришивают нитками:</w:t>
      </w:r>
    </w:p>
    <w:p w:rsidR="00973DE5" w:rsidRPr="00736309" w:rsidRDefault="00973DE5" w:rsidP="00F13CFD">
      <w:pPr>
        <w:rPr>
          <w:sz w:val="28"/>
          <w:szCs w:val="28"/>
        </w:rPr>
      </w:pPr>
      <w:r w:rsidRPr="00736309">
        <w:rPr>
          <w:sz w:val="28"/>
          <w:szCs w:val="28"/>
        </w:rPr>
        <w:t xml:space="preserve">          а) в цвет ткани;         б) в цвет пуговиц;                  в) любыми.</w:t>
      </w:r>
    </w:p>
    <w:p w:rsidR="00973DE5" w:rsidRPr="00736309" w:rsidRDefault="00973DE5" w:rsidP="001B2420">
      <w:pPr>
        <w:rPr>
          <w:b/>
          <w:sz w:val="28"/>
          <w:szCs w:val="28"/>
        </w:rPr>
      </w:pPr>
    </w:p>
    <w:p w:rsidR="00973DE5" w:rsidRPr="00736309" w:rsidRDefault="00973DE5" w:rsidP="001B2420">
      <w:pPr>
        <w:rPr>
          <w:sz w:val="28"/>
          <w:szCs w:val="28"/>
        </w:rPr>
      </w:pPr>
      <w:r w:rsidRPr="00736309">
        <w:rPr>
          <w:b/>
          <w:sz w:val="28"/>
          <w:szCs w:val="28"/>
        </w:rPr>
        <w:t>18. Номер самой толстой машинной  иглы</w:t>
      </w:r>
      <w:r w:rsidRPr="00736309">
        <w:rPr>
          <w:sz w:val="28"/>
          <w:szCs w:val="28"/>
        </w:rPr>
        <w:t>:</w:t>
      </w:r>
    </w:p>
    <w:p w:rsidR="00973DE5" w:rsidRPr="00736309" w:rsidRDefault="00973DE5" w:rsidP="001B2420">
      <w:pPr>
        <w:rPr>
          <w:iCs/>
          <w:sz w:val="28"/>
          <w:szCs w:val="28"/>
        </w:rPr>
      </w:pPr>
      <w:r w:rsidRPr="00736309">
        <w:rPr>
          <w:sz w:val="28"/>
          <w:szCs w:val="28"/>
        </w:rPr>
        <w:t xml:space="preserve">                     а)  70            б)   90           в)   80          г)   </w:t>
      </w:r>
      <w:r w:rsidRPr="00736309">
        <w:rPr>
          <w:iCs/>
          <w:sz w:val="28"/>
          <w:szCs w:val="28"/>
        </w:rPr>
        <w:t>110</w:t>
      </w:r>
    </w:p>
    <w:p w:rsidR="00973DE5" w:rsidRPr="00736309" w:rsidRDefault="00973DE5" w:rsidP="00C36CD3">
      <w:pPr>
        <w:rPr>
          <w:b/>
          <w:sz w:val="28"/>
          <w:szCs w:val="28"/>
        </w:rPr>
      </w:pPr>
      <w:r w:rsidRPr="00736309">
        <w:rPr>
          <w:b/>
          <w:iCs/>
          <w:sz w:val="28"/>
          <w:szCs w:val="28"/>
        </w:rPr>
        <w:t>19.</w:t>
      </w:r>
      <w:r w:rsidRPr="00736309">
        <w:rPr>
          <w:b/>
          <w:sz w:val="28"/>
          <w:szCs w:val="28"/>
        </w:rPr>
        <w:t xml:space="preserve"> Этикет – это </w:t>
      </w:r>
    </w:p>
    <w:p w:rsidR="00973DE5" w:rsidRPr="00736309" w:rsidRDefault="00973DE5" w:rsidP="00C36CD3">
      <w:pPr>
        <w:rPr>
          <w:sz w:val="28"/>
          <w:szCs w:val="28"/>
        </w:rPr>
      </w:pPr>
      <w:r w:rsidRPr="00736309">
        <w:rPr>
          <w:sz w:val="28"/>
          <w:szCs w:val="28"/>
        </w:rPr>
        <w:t>а) наука о здоровье человека;</w:t>
      </w:r>
    </w:p>
    <w:p w:rsidR="00973DE5" w:rsidRPr="00736309" w:rsidRDefault="00973DE5" w:rsidP="00C36CD3">
      <w:pPr>
        <w:rPr>
          <w:sz w:val="28"/>
          <w:szCs w:val="28"/>
        </w:rPr>
      </w:pPr>
      <w:r w:rsidRPr="00736309">
        <w:rPr>
          <w:sz w:val="28"/>
          <w:szCs w:val="28"/>
        </w:rPr>
        <w:t>б) область науки, изучающая влияние пищи на организм человека;</w:t>
      </w:r>
    </w:p>
    <w:p w:rsidR="00973DE5" w:rsidRPr="00736309" w:rsidRDefault="00973DE5" w:rsidP="00C36CD3">
      <w:pPr>
        <w:rPr>
          <w:sz w:val="28"/>
          <w:szCs w:val="28"/>
        </w:rPr>
      </w:pPr>
      <w:r w:rsidRPr="00736309">
        <w:rPr>
          <w:sz w:val="28"/>
          <w:szCs w:val="28"/>
        </w:rPr>
        <w:t>в)</w:t>
      </w:r>
      <w:r>
        <w:rPr>
          <w:sz w:val="28"/>
          <w:szCs w:val="28"/>
        </w:rPr>
        <w:t xml:space="preserve"> </w:t>
      </w:r>
      <w:r w:rsidRPr="00736309">
        <w:rPr>
          <w:sz w:val="28"/>
          <w:szCs w:val="28"/>
        </w:rPr>
        <w:t xml:space="preserve">строго установленный порядок поведения. </w:t>
      </w:r>
    </w:p>
    <w:p w:rsidR="00973DE5" w:rsidRPr="00736309" w:rsidRDefault="00973DE5" w:rsidP="005042E8">
      <w:pPr>
        <w:rPr>
          <w:b/>
          <w:color w:val="000000"/>
          <w:sz w:val="28"/>
          <w:szCs w:val="28"/>
        </w:rPr>
      </w:pPr>
    </w:p>
    <w:p w:rsidR="00973DE5" w:rsidRPr="00736309" w:rsidRDefault="00973DE5" w:rsidP="005042E8">
      <w:pPr>
        <w:rPr>
          <w:b/>
          <w:color w:val="000000"/>
          <w:sz w:val="28"/>
          <w:szCs w:val="28"/>
        </w:rPr>
      </w:pPr>
    </w:p>
    <w:p w:rsidR="00973DE5" w:rsidRPr="00736309" w:rsidRDefault="00973DE5" w:rsidP="005042E8">
      <w:pPr>
        <w:rPr>
          <w:b/>
          <w:color w:val="000000"/>
          <w:sz w:val="28"/>
          <w:szCs w:val="28"/>
        </w:rPr>
      </w:pPr>
    </w:p>
    <w:p w:rsidR="00973DE5" w:rsidRPr="00736309" w:rsidRDefault="00973DE5" w:rsidP="005042E8">
      <w:pPr>
        <w:rPr>
          <w:b/>
          <w:color w:val="000000"/>
          <w:sz w:val="28"/>
          <w:szCs w:val="28"/>
        </w:rPr>
      </w:pPr>
      <w:r w:rsidRPr="00736309">
        <w:rPr>
          <w:b/>
          <w:color w:val="000000"/>
          <w:sz w:val="28"/>
          <w:szCs w:val="28"/>
        </w:rPr>
        <w:t xml:space="preserve">Творческое задание -  6 баллов  </w:t>
      </w:r>
    </w:p>
    <w:p w:rsidR="00973DE5" w:rsidRDefault="00973DE5" w:rsidP="0031642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73DE5" w:rsidRPr="00736309" w:rsidRDefault="00973DE5" w:rsidP="00316421">
      <w:pPr>
        <w:rPr>
          <w:sz w:val="28"/>
          <w:szCs w:val="28"/>
        </w:rPr>
      </w:pPr>
      <w:r w:rsidRPr="00736309">
        <w:rPr>
          <w:sz w:val="28"/>
          <w:szCs w:val="28"/>
        </w:rPr>
        <w:t>Нарисуйте модель фартука и выполните его описание</w:t>
      </w:r>
    </w:p>
    <w:p w:rsidR="00973DE5" w:rsidRPr="00736309" w:rsidRDefault="00973DE5" w:rsidP="00E45EC7">
      <w:pPr>
        <w:jc w:val="center"/>
        <w:rPr>
          <w:sz w:val="28"/>
          <w:szCs w:val="28"/>
        </w:rPr>
      </w:pPr>
    </w:p>
    <w:p w:rsidR="00973DE5" w:rsidRPr="00736309" w:rsidRDefault="00973DE5" w:rsidP="00A07795">
      <w:pPr>
        <w:rPr>
          <w:b/>
          <w:color w:val="000000"/>
          <w:sz w:val="28"/>
          <w:szCs w:val="28"/>
        </w:rPr>
      </w:pPr>
    </w:p>
    <w:p w:rsidR="00973DE5" w:rsidRPr="00736309" w:rsidRDefault="00973DE5" w:rsidP="00A07795">
      <w:pPr>
        <w:rPr>
          <w:b/>
          <w:color w:val="000000"/>
          <w:sz w:val="28"/>
          <w:szCs w:val="28"/>
        </w:rPr>
      </w:pPr>
      <w:r w:rsidRPr="00736309">
        <w:rPr>
          <w:b/>
          <w:color w:val="000000"/>
          <w:sz w:val="28"/>
          <w:szCs w:val="28"/>
        </w:rPr>
        <w:t xml:space="preserve">Практическая работа - </w:t>
      </w:r>
      <w:r>
        <w:rPr>
          <w:b/>
          <w:color w:val="000000"/>
          <w:sz w:val="28"/>
          <w:szCs w:val="28"/>
        </w:rPr>
        <w:t>25</w:t>
      </w:r>
      <w:r w:rsidRPr="00736309">
        <w:rPr>
          <w:b/>
          <w:color w:val="000000"/>
          <w:sz w:val="28"/>
          <w:szCs w:val="28"/>
        </w:rPr>
        <w:t xml:space="preserve"> баллов </w:t>
      </w:r>
    </w:p>
    <w:p w:rsidR="00973DE5" w:rsidRDefault="00973DE5" w:rsidP="00736309">
      <w:pPr>
        <w:rPr>
          <w:color w:val="000000"/>
          <w:sz w:val="28"/>
          <w:szCs w:val="28"/>
        </w:rPr>
      </w:pPr>
    </w:p>
    <w:p w:rsidR="00973DE5" w:rsidRDefault="00973DE5" w:rsidP="00736309">
      <w:pPr>
        <w:rPr>
          <w:color w:val="000000"/>
          <w:sz w:val="28"/>
          <w:szCs w:val="28"/>
        </w:rPr>
      </w:pPr>
      <w:r w:rsidRPr="00736309">
        <w:rPr>
          <w:color w:val="000000"/>
          <w:sz w:val="28"/>
          <w:szCs w:val="28"/>
        </w:rPr>
        <w:t>1. Продолжите моделирование ночной сорочки с круглой кокеткой</w:t>
      </w:r>
      <w:r>
        <w:rPr>
          <w:noProof/>
        </w:rPr>
        <w:pict>
          <v:shape id="Рисунок 1" o:spid="_x0000_s1026" type="#_x0000_t75" style="position:absolute;margin-left:-.3pt;margin-top:511.8pt;width:81pt;height:138pt;z-index:251658240;visibility:visible;mso-position-horizontal-relative:margin;mso-position-vertical-relative:margin" o:bwmode="grayScale" filled="t" fillcolor="#4f81bd">
            <v:imagedata r:id="rId5" o:title="" croptop="25974f" cropbottom="22330f" cropleft="16664f" cropright="36757f" gain="126031f" blacklevel="-5898f"/>
            <w10:wrap type="square" anchorx="margin" anchory="margin"/>
          </v:shape>
        </w:pict>
      </w:r>
    </w:p>
    <w:p w:rsidR="00973DE5" w:rsidRPr="00736309" w:rsidRDefault="00973DE5" w:rsidP="00736309">
      <w:pPr>
        <w:rPr>
          <w:color w:val="000000"/>
          <w:sz w:val="28"/>
          <w:szCs w:val="28"/>
        </w:rPr>
      </w:pPr>
      <w:r w:rsidRPr="00736309">
        <w:rPr>
          <w:sz w:val="28"/>
          <w:szCs w:val="28"/>
        </w:rPr>
        <w:t>2. Выполните на швейной машине двойной шов</w:t>
      </w:r>
    </w:p>
    <w:p w:rsidR="00973DE5" w:rsidRDefault="00973DE5" w:rsidP="00736309">
      <w:pPr>
        <w:rPr>
          <w:sz w:val="28"/>
          <w:szCs w:val="28"/>
        </w:rPr>
      </w:pPr>
    </w:p>
    <w:p w:rsidR="00973DE5" w:rsidRDefault="00973DE5" w:rsidP="00736309">
      <w:pPr>
        <w:rPr>
          <w:b/>
          <w:sz w:val="28"/>
          <w:szCs w:val="28"/>
        </w:rPr>
      </w:pPr>
      <w:r w:rsidRPr="00736309">
        <w:rPr>
          <w:b/>
          <w:sz w:val="28"/>
          <w:szCs w:val="28"/>
        </w:rPr>
        <w:t xml:space="preserve">Проект 50 баллов. </w:t>
      </w:r>
    </w:p>
    <w:p w:rsidR="00973DE5" w:rsidRDefault="00973DE5" w:rsidP="00736309">
      <w:pPr>
        <w:rPr>
          <w:b/>
          <w:sz w:val="28"/>
          <w:szCs w:val="28"/>
        </w:rPr>
      </w:pPr>
    </w:p>
    <w:p w:rsidR="00973DE5" w:rsidRPr="00736309" w:rsidRDefault="00973DE5" w:rsidP="00736309">
      <w:pPr>
        <w:rPr>
          <w:b/>
          <w:sz w:val="28"/>
          <w:szCs w:val="28"/>
        </w:rPr>
      </w:pPr>
      <w:r w:rsidRPr="00736309">
        <w:rPr>
          <w:b/>
          <w:sz w:val="28"/>
          <w:szCs w:val="28"/>
        </w:rPr>
        <w:t>Итого 1</w:t>
      </w:r>
      <w:r>
        <w:rPr>
          <w:b/>
          <w:sz w:val="28"/>
          <w:szCs w:val="28"/>
        </w:rPr>
        <w:t>00</w:t>
      </w:r>
      <w:r w:rsidRPr="00736309">
        <w:rPr>
          <w:b/>
          <w:sz w:val="28"/>
          <w:szCs w:val="28"/>
        </w:rPr>
        <w:t xml:space="preserve"> баллов.</w:t>
      </w:r>
      <w:bookmarkStart w:id="0" w:name="_GoBack"/>
      <w:bookmarkEnd w:id="0"/>
    </w:p>
    <w:sectPr w:rsidR="00973DE5" w:rsidRPr="00736309" w:rsidSect="00F763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725E"/>
    <w:rsid w:val="0002725E"/>
    <w:rsid w:val="00027DAF"/>
    <w:rsid w:val="00044EEE"/>
    <w:rsid w:val="00045EFD"/>
    <w:rsid w:val="00051C83"/>
    <w:rsid w:val="000611B7"/>
    <w:rsid w:val="00074337"/>
    <w:rsid w:val="000D3205"/>
    <w:rsid w:val="00102BB5"/>
    <w:rsid w:val="00143704"/>
    <w:rsid w:val="00166850"/>
    <w:rsid w:val="001670F8"/>
    <w:rsid w:val="00167559"/>
    <w:rsid w:val="00176B49"/>
    <w:rsid w:val="001B2029"/>
    <w:rsid w:val="001B2420"/>
    <w:rsid w:val="001E57EE"/>
    <w:rsid w:val="001F15F9"/>
    <w:rsid w:val="00200BCE"/>
    <w:rsid w:val="00221244"/>
    <w:rsid w:val="002279CD"/>
    <w:rsid w:val="00241713"/>
    <w:rsid w:val="00246440"/>
    <w:rsid w:val="0025436C"/>
    <w:rsid w:val="00261C04"/>
    <w:rsid w:val="002759AA"/>
    <w:rsid w:val="002B3AE0"/>
    <w:rsid w:val="002C7704"/>
    <w:rsid w:val="002D51FC"/>
    <w:rsid w:val="002D7B33"/>
    <w:rsid w:val="002E469A"/>
    <w:rsid w:val="002E4B91"/>
    <w:rsid w:val="002F20ED"/>
    <w:rsid w:val="002F45ED"/>
    <w:rsid w:val="00316421"/>
    <w:rsid w:val="00337D5D"/>
    <w:rsid w:val="00343320"/>
    <w:rsid w:val="00353AE0"/>
    <w:rsid w:val="00361A8B"/>
    <w:rsid w:val="0036565B"/>
    <w:rsid w:val="00384706"/>
    <w:rsid w:val="003A10FA"/>
    <w:rsid w:val="003A659D"/>
    <w:rsid w:val="003B6F79"/>
    <w:rsid w:val="004069CB"/>
    <w:rsid w:val="00475F7C"/>
    <w:rsid w:val="00482498"/>
    <w:rsid w:val="00487755"/>
    <w:rsid w:val="004B2D5B"/>
    <w:rsid w:val="004D706F"/>
    <w:rsid w:val="004F653B"/>
    <w:rsid w:val="005042E8"/>
    <w:rsid w:val="00552B70"/>
    <w:rsid w:val="0058016E"/>
    <w:rsid w:val="00590E6B"/>
    <w:rsid w:val="005B2EED"/>
    <w:rsid w:val="005C123E"/>
    <w:rsid w:val="005D3A45"/>
    <w:rsid w:val="00646692"/>
    <w:rsid w:val="00671427"/>
    <w:rsid w:val="006E42BB"/>
    <w:rsid w:val="006E59CD"/>
    <w:rsid w:val="00736309"/>
    <w:rsid w:val="007B71F8"/>
    <w:rsid w:val="007E0B53"/>
    <w:rsid w:val="00807BAF"/>
    <w:rsid w:val="008124C8"/>
    <w:rsid w:val="00833195"/>
    <w:rsid w:val="00842EC5"/>
    <w:rsid w:val="00897A67"/>
    <w:rsid w:val="008A469D"/>
    <w:rsid w:val="008F2007"/>
    <w:rsid w:val="00955CA2"/>
    <w:rsid w:val="00957A14"/>
    <w:rsid w:val="009625A5"/>
    <w:rsid w:val="0096754D"/>
    <w:rsid w:val="00973D02"/>
    <w:rsid w:val="00973DE5"/>
    <w:rsid w:val="0099102B"/>
    <w:rsid w:val="009C4CDE"/>
    <w:rsid w:val="009E3191"/>
    <w:rsid w:val="00A07795"/>
    <w:rsid w:val="00A12F04"/>
    <w:rsid w:val="00A33FC2"/>
    <w:rsid w:val="00A46641"/>
    <w:rsid w:val="00AC0E10"/>
    <w:rsid w:val="00AF45E1"/>
    <w:rsid w:val="00B26A6F"/>
    <w:rsid w:val="00B729D7"/>
    <w:rsid w:val="00B94A04"/>
    <w:rsid w:val="00BC7C9E"/>
    <w:rsid w:val="00BE53C1"/>
    <w:rsid w:val="00BF37C7"/>
    <w:rsid w:val="00C26904"/>
    <w:rsid w:val="00C27942"/>
    <w:rsid w:val="00C35ECA"/>
    <w:rsid w:val="00C36CD3"/>
    <w:rsid w:val="00C7587A"/>
    <w:rsid w:val="00CD3A92"/>
    <w:rsid w:val="00CD674E"/>
    <w:rsid w:val="00CF0DEE"/>
    <w:rsid w:val="00D044E6"/>
    <w:rsid w:val="00D4163A"/>
    <w:rsid w:val="00D6406B"/>
    <w:rsid w:val="00DC34F2"/>
    <w:rsid w:val="00DE71A7"/>
    <w:rsid w:val="00E208AD"/>
    <w:rsid w:val="00E31D5F"/>
    <w:rsid w:val="00E45EC7"/>
    <w:rsid w:val="00E518C2"/>
    <w:rsid w:val="00E66790"/>
    <w:rsid w:val="00EB523F"/>
    <w:rsid w:val="00F01D21"/>
    <w:rsid w:val="00F05ED4"/>
    <w:rsid w:val="00F13CFD"/>
    <w:rsid w:val="00F459AA"/>
    <w:rsid w:val="00F54774"/>
    <w:rsid w:val="00F55589"/>
    <w:rsid w:val="00F7634C"/>
    <w:rsid w:val="00FD03E2"/>
    <w:rsid w:val="00FF1336"/>
    <w:rsid w:val="00FF1A67"/>
    <w:rsid w:val="00FF4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25E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F65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F653B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paragraph" w:customStyle="1" w:styleId="Style1">
    <w:name w:val="Style1"/>
    <w:basedOn w:val="Normal"/>
    <w:uiPriority w:val="99"/>
    <w:rsid w:val="0002725E"/>
    <w:pPr>
      <w:widowControl w:val="0"/>
      <w:autoSpaceDE w:val="0"/>
      <w:autoSpaceDN w:val="0"/>
      <w:adjustRightInd w:val="0"/>
      <w:spacing w:line="226" w:lineRule="exact"/>
      <w:ind w:firstLine="329"/>
      <w:jc w:val="both"/>
    </w:pPr>
    <w:rPr>
      <w:rFonts w:ascii="Microsoft Sans Serif" w:hAnsi="Microsoft Sans Serif" w:cs="Microsoft Sans Serif"/>
    </w:rPr>
  </w:style>
  <w:style w:type="paragraph" w:customStyle="1" w:styleId="Style2">
    <w:name w:val="Style2"/>
    <w:basedOn w:val="Normal"/>
    <w:uiPriority w:val="99"/>
    <w:rsid w:val="0002725E"/>
    <w:pPr>
      <w:widowControl w:val="0"/>
      <w:autoSpaceDE w:val="0"/>
      <w:autoSpaceDN w:val="0"/>
      <w:adjustRightInd w:val="0"/>
      <w:spacing w:line="211" w:lineRule="exact"/>
      <w:ind w:firstLine="326"/>
      <w:jc w:val="both"/>
    </w:pPr>
    <w:rPr>
      <w:rFonts w:ascii="Microsoft Sans Serif" w:hAnsi="Microsoft Sans Serif" w:cs="Microsoft Sans Serif"/>
    </w:rPr>
  </w:style>
  <w:style w:type="character" w:customStyle="1" w:styleId="FontStyle13">
    <w:name w:val="Font Style13"/>
    <w:basedOn w:val="DefaultParagraphFont"/>
    <w:uiPriority w:val="99"/>
    <w:rsid w:val="0002725E"/>
    <w:rPr>
      <w:rFonts w:ascii="Times New Roman" w:hAnsi="Times New Roman" w:cs="Times New Roman"/>
      <w:b/>
      <w:bCs/>
      <w:i/>
      <w:iCs/>
      <w:sz w:val="18"/>
      <w:szCs w:val="18"/>
    </w:rPr>
  </w:style>
  <w:style w:type="paragraph" w:styleId="NormalWeb">
    <w:name w:val="Normal (Web)"/>
    <w:basedOn w:val="Normal"/>
    <w:uiPriority w:val="99"/>
    <w:rsid w:val="00F459A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uiPriority w:val="99"/>
    <w:rsid w:val="00F459AA"/>
    <w:rPr>
      <w:rFonts w:cs="Times New Roman"/>
    </w:rPr>
  </w:style>
  <w:style w:type="character" w:styleId="Strong">
    <w:name w:val="Strong"/>
    <w:basedOn w:val="DefaultParagraphFont"/>
    <w:uiPriority w:val="99"/>
    <w:qFormat/>
    <w:rsid w:val="0096754D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4F65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F653B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824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8247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824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8247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824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8247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824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824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824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152</TotalTime>
  <Pages>3</Pages>
  <Words>492</Words>
  <Characters>2807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107</cp:revision>
  <dcterms:created xsi:type="dcterms:W3CDTF">2016-09-11T13:43:00Z</dcterms:created>
  <dcterms:modified xsi:type="dcterms:W3CDTF">2020-10-01T11:09:00Z</dcterms:modified>
</cp:coreProperties>
</file>